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5EDA" w14:textId="29C726F4" w:rsidR="008409B1" w:rsidRPr="009A3878" w:rsidRDefault="008409B1" w:rsidP="008409B1">
      <w:pPr>
        <w:pStyle w:val="a4"/>
        <w:tabs>
          <w:tab w:val="right" w:pos="9639"/>
        </w:tabs>
        <w:rPr>
          <w:rFonts w:eastAsia="Yu Mincho" w:cs="Arial"/>
          <w:b w:val="0"/>
          <w:bCs/>
          <w:sz w:val="28"/>
          <w:szCs w:val="24"/>
        </w:rPr>
      </w:pPr>
      <w:r>
        <w:rPr>
          <w:rFonts w:cs="Arial"/>
          <w:bCs/>
          <w:sz w:val="24"/>
          <w:szCs w:val="24"/>
        </w:rPr>
        <w:t xml:space="preserve">3GPP </w:t>
      </w:r>
      <w:r w:rsidRPr="00F56D3F">
        <w:rPr>
          <w:rFonts w:cs="Arial"/>
          <w:bCs/>
          <w:sz w:val="24"/>
          <w:szCs w:val="24"/>
        </w:rPr>
        <w:t>SA WG2 Meeting #1</w:t>
      </w:r>
      <w:r>
        <w:rPr>
          <w:rFonts w:cs="Arial"/>
          <w:bCs/>
          <w:sz w:val="24"/>
          <w:szCs w:val="24"/>
        </w:rPr>
        <w:t>73</w:t>
      </w:r>
      <w:r w:rsidRPr="00C33343">
        <w:rPr>
          <w:rFonts w:cs="Arial"/>
          <w:bCs/>
          <w:sz w:val="28"/>
          <w:szCs w:val="24"/>
        </w:rPr>
        <w:tab/>
      </w:r>
      <w:r w:rsidR="00A701A2" w:rsidRPr="00A701A2">
        <w:rPr>
          <w:rFonts w:cs="Arial"/>
          <w:bCs/>
          <w:i/>
          <w:sz w:val="28"/>
          <w:szCs w:val="24"/>
        </w:rPr>
        <w:t>S2-2601138</w:t>
      </w:r>
    </w:p>
    <w:p w14:paraId="173ADBBE" w14:textId="77777777" w:rsidR="008409B1" w:rsidRPr="000F4E43" w:rsidRDefault="008409B1" w:rsidP="008409B1">
      <w:pPr>
        <w:pStyle w:val="a4"/>
        <w:pBdr>
          <w:bottom w:val="single" w:sz="4" w:space="1" w:color="auto"/>
        </w:pBdr>
        <w:tabs>
          <w:tab w:val="right" w:pos="9639"/>
        </w:tabs>
        <w:rPr>
          <w:rFonts w:cs="Arial"/>
          <w:b w:val="0"/>
          <w:bCs/>
          <w:sz w:val="24"/>
          <w:szCs w:val="24"/>
        </w:rPr>
      </w:pPr>
      <w:r>
        <w:rPr>
          <w:rFonts w:eastAsia="Arial Unicode MS" w:cs="Arial"/>
          <w:bCs/>
          <w:sz w:val="24"/>
        </w:rPr>
        <w:t>9-13 Feb, Jan</w:t>
      </w:r>
      <w:r w:rsidRPr="001A5DF6">
        <w:rPr>
          <w:rFonts w:eastAsia="Arial Unicode MS" w:cs="Arial"/>
          <w:bCs/>
          <w:sz w:val="24"/>
        </w:rPr>
        <w:t>,</w:t>
      </w:r>
      <w:r>
        <w:rPr>
          <w:rFonts w:eastAsia="Arial Unicode MS" w:cs="Arial"/>
          <w:bCs/>
          <w:sz w:val="24"/>
        </w:rPr>
        <w:t xml:space="preserve"> </w:t>
      </w:r>
      <w:r w:rsidRPr="009B64E4">
        <w:rPr>
          <w:rFonts w:eastAsia="Arial Unicode MS" w:cs="Arial"/>
          <w:bCs/>
          <w:sz w:val="24"/>
        </w:rPr>
        <w:t>202</w:t>
      </w:r>
      <w:r>
        <w:rPr>
          <w:rFonts w:eastAsia="Arial Unicode MS" w:cs="Arial"/>
          <w:bCs/>
          <w:sz w:val="24"/>
        </w:rPr>
        <w:t>6</w:t>
      </w:r>
      <w:r>
        <w:rPr>
          <w:rFonts w:cs="Arial"/>
          <w:bCs/>
          <w:sz w:val="24"/>
          <w:szCs w:val="24"/>
        </w:rPr>
        <w:tab/>
      </w:r>
    </w:p>
    <w:p w14:paraId="480CB5F4" w14:textId="77777777" w:rsidR="008409B1" w:rsidRDefault="008409B1" w:rsidP="008409B1">
      <w:pPr>
        <w:tabs>
          <w:tab w:val="left" w:pos="2127"/>
        </w:tabs>
        <w:ind w:left="2127" w:hanging="2127"/>
        <w:jc w:val="both"/>
        <w:outlineLvl w:val="0"/>
        <w:rPr>
          <w:rFonts w:ascii="Arial" w:eastAsia="Batang" w:hAnsi="Arial"/>
          <w:b/>
          <w:sz w:val="24"/>
          <w:szCs w:val="24"/>
          <w:lang w:val="en-US" w:eastAsia="zh-CN"/>
        </w:rPr>
      </w:pPr>
    </w:p>
    <w:p w14:paraId="2AAD38BE" w14:textId="2C6865A6"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Xiaomi</w:t>
      </w:r>
    </w:p>
    <w:p w14:paraId="5266A877" w14:textId="2F743F12" w:rsidR="008409B1" w:rsidRPr="006C2E80" w:rsidRDefault="008409B1" w:rsidP="008409B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1405E">
        <w:rPr>
          <w:rFonts w:ascii="Arial" w:eastAsia="Batang" w:hAnsi="Arial" w:cs="Arial"/>
          <w:b/>
          <w:sz w:val="24"/>
          <w:szCs w:val="24"/>
          <w:lang w:eastAsia="zh-CN"/>
        </w:rPr>
        <w:t xml:space="preserve">Clause </w:t>
      </w:r>
      <w:r w:rsidR="00E767AF">
        <w:rPr>
          <w:rFonts w:ascii="Arial" w:eastAsia="Batang" w:hAnsi="Arial" w:cs="Arial"/>
          <w:b/>
          <w:sz w:val="24"/>
          <w:szCs w:val="24"/>
          <w:lang w:eastAsia="zh-CN"/>
        </w:rPr>
        <w:t>6</w:t>
      </w:r>
      <w:r w:rsidR="00737A57">
        <w:rPr>
          <w:rFonts w:ascii="Arial" w:eastAsia="Batang" w:hAnsi="Arial" w:cs="Arial"/>
          <w:b/>
          <w:sz w:val="24"/>
          <w:szCs w:val="24"/>
          <w:lang w:eastAsia="zh-CN"/>
        </w:rPr>
        <w:t>.</w:t>
      </w:r>
      <w:r w:rsidR="007E5735">
        <w:rPr>
          <w:rFonts w:ascii="Arial" w:eastAsia="Batang" w:hAnsi="Arial" w:cs="Arial"/>
          <w:b/>
          <w:sz w:val="24"/>
          <w:szCs w:val="24"/>
          <w:lang w:eastAsia="zh-CN"/>
        </w:rPr>
        <w:t>2</w:t>
      </w:r>
      <w:r w:rsidR="0076455C">
        <w:rPr>
          <w:rFonts w:ascii="Arial" w:eastAsia="Batang" w:hAnsi="Arial" w:cs="Arial"/>
          <w:b/>
          <w:sz w:val="24"/>
          <w:szCs w:val="24"/>
          <w:lang w:eastAsia="zh-CN"/>
        </w:rPr>
        <w:t>.1</w:t>
      </w:r>
      <w:r w:rsidR="00D1405E">
        <w:rPr>
          <w:rFonts w:ascii="Arial" w:eastAsia="Batang" w:hAnsi="Arial" w:cs="Arial"/>
          <w:b/>
          <w:sz w:val="24"/>
          <w:szCs w:val="24"/>
          <w:lang w:eastAsia="zh-CN"/>
        </w:rPr>
        <w:t xml:space="preserve"> </w:t>
      </w:r>
      <w:r w:rsidR="00856BC9" w:rsidRPr="00856BC9">
        <w:rPr>
          <w:rFonts w:ascii="Arial" w:eastAsia="Batang" w:hAnsi="Arial" w:cs="Arial"/>
          <w:b/>
          <w:sz w:val="24"/>
          <w:szCs w:val="24"/>
          <w:lang w:eastAsia="zh-CN"/>
        </w:rPr>
        <w:t>S</w:t>
      </w:r>
      <w:r w:rsidR="00856BC9">
        <w:rPr>
          <w:rFonts w:ascii="Arial" w:eastAsia="Batang" w:hAnsi="Arial" w:cs="Arial"/>
          <w:b/>
          <w:sz w:val="24"/>
          <w:szCs w:val="24"/>
          <w:lang w:eastAsia="zh-CN"/>
        </w:rPr>
        <w:t xml:space="preserve">ensing </w:t>
      </w:r>
      <w:r w:rsidR="00E767AF">
        <w:rPr>
          <w:rFonts w:ascii="Arial" w:eastAsia="Batang" w:hAnsi="Arial" w:cs="Arial"/>
          <w:b/>
          <w:sz w:val="24"/>
          <w:szCs w:val="24"/>
          <w:lang w:eastAsia="zh-CN"/>
        </w:rPr>
        <w:t xml:space="preserve">service cancellation </w:t>
      </w:r>
    </w:p>
    <w:p w14:paraId="4759B618" w14:textId="77777777"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7ABA0E4" w14:textId="77777777" w:rsidR="008409B1" w:rsidRPr="00A9598C" w:rsidRDefault="008409B1" w:rsidP="008409B1">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20.2.2</w:t>
      </w:r>
      <w:bookmarkStart w:id="0" w:name="_MON_1684549432"/>
      <w:bookmarkEnd w:id="0"/>
    </w:p>
    <w:p w14:paraId="6E48336D" w14:textId="42667282" w:rsidR="008409B1" w:rsidRPr="00927C1B" w:rsidRDefault="008409B1" w:rsidP="008409B1">
      <w:pPr>
        <w:jc w:val="both"/>
        <w:rPr>
          <w:rFonts w:ascii="Arial" w:hAnsi="Arial" w:cs="Arial"/>
          <w:i/>
        </w:rPr>
      </w:pPr>
      <w:r w:rsidRPr="00A9598C">
        <w:rPr>
          <w:rFonts w:ascii="Arial" w:hAnsi="Arial" w:cs="Arial"/>
          <w:b/>
          <w:bCs/>
          <w:i/>
        </w:rPr>
        <w:t>Abstract</w:t>
      </w:r>
      <w:r w:rsidRPr="00927C1B">
        <w:rPr>
          <w:rFonts w:ascii="Arial" w:hAnsi="Arial" w:cs="Arial"/>
          <w:i/>
        </w:rPr>
        <w:t>:</w:t>
      </w:r>
      <w:r w:rsidR="00E767AF">
        <w:rPr>
          <w:rFonts w:ascii="Arial" w:hAnsi="Arial" w:cs="Arial"/>
          <w:i/>
        </w:rPr>
        <w:t xml:space="preserve"> this paper is to propose the procedure for </w:t>
      </w:r>
      <w:r w:rsidR="00E767AF" w:rsidRPr="00E767AF">
        <w:rPr>
          <w:rFonts w:ascii="Arial" w:hAnsi="Arial" w:cs="Arial"/>
          <w:i/>
        </w:rPr>
        <w:t xml:space="preserve">Sensing service cancellation </w:t>
      </w:r>
      <w:r w:rsidR="00E767AF">
        <w:rPr>
          <w:rFonts w:ascii="Arial" w:hAnsi="Arial" w:cs="Arial"/>
          <w:i/>
        </w:rPr>
        <w:t>in clause 6.2</w:t>
      </w:r>
      <w:r w:rsidR="0076455C">
        <w:rPr>
          <w:rFonts w:ascii="Arial" w:hAnsi="Arial" w:cs="Arial"/>
          <w:i/>
        </w:rPr>
        <w:t>.1</w:t>
      </w:r>
      <w:r w:rsidR="00E767AF">
        <w:rPr>
          <w:rFonts w:ascii="Arial" w:hAnsi="Arial" w:cs="Arial"/>
          <w:i/>
        </w:rPr>
        <w:t xml:space="preserve"> of TS 23.x.y.z</w:t>
      </w:r>
      <w:r>
        <w:rPr>
          <w:rFonts w:ascii="Arial" w:hAnsi="Arial" w:cs="Arial"/>
          <w:i/>
        </w:rPr>
        <w:t>.</w:t>
      </w:r>
    </w:p>
    <w:p w14:paraId="62E9CC50" w14:textId="77777777" w:rsidR="008409B1" w:rsidRPr="00927C1B" w:rsidRDefault="008409B1" w:rsidP="008409B1">
      <w:pPr>
        <w:pStyle w:val="1"/>
      </w:pPr>
      <w:r>
        <w:t>Text Proposal</w:t>
      </w:r>
    </w:p>
    <w:p w14:paraId="3E5012AC" w14:textId="77777777" w:rsidR="008409B1" w:rsidRPr="00813D73" w:rsidRDefault="008409B1" w:rsidP="008409B1">
      <w:pPr>
        <w:jc w:val="both"/>
        <w:rPr>
          <w:lang w:eastAsia="zh-CN"/>
        </w:rPr>
      </w:pPr>
      <w:r w:rsidRPr="00AE48E6">
        <w:rPr>
          <w:lang w:eastAsia="zh-CN"/>
        </w:rPr>
        <w:t>It is proposed to capture the following changes vs. TS</w:t>
      </w:r>
      <w:r w:rsidRPr="00AE48E6">
        <w:t> </w:t>
      </w:r>
      <w:r w:rsidRPr="00AE48E6">
        <w:rPr>
          <w:lang w:eastAsia="zh-CN"/>
        </w:rPr>
        <w:t>23.xyz.</w:t>
      </w:r>
    </w:p>
    <w:p w14:paraId="20E922C2" w14:textId="77777777"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7358B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3C0069CD" w14:textId="42EFA63E" w:rsidR="00E767AF" w:rsidRPr="0076455C" w:rsidRDefault="00E767AF" w:rsidP="0076455C">
      <w:pPr>
        <w:pStyle w:val="2"/>
      </w:pPr>
      <w:bookmarkStart w:id="2" w:name="_Toc216675858"/>
      <w:bookmarkEnd w:id="1"/>
      <w:r>
        <w:t>6</w:t>
      </w:r>
      <w:r w:rsidR="00737A57">
        <w:t>.</w:t>
      </w:r>
      <w:r w:rsidR="007E5735">
        <w:t>2</w:t>
      </w:r>
      <w:r w:rsidR="00DB40F5" w:rsidRPr="007B6EEA">
        <w:tab/>
      </w:r>
      <w:bookmarkEnd w:id="2"/>
      <w:r w:rsidRPr="00E767AF">
        <w:t>Procedures for E2E sensing service operations</w:t>
      </w:r>
    </w:p>
    <w:p w14:paraId="14941607" w14:textId="499E6ECB" w:rsidR="00F87F67" w:rsidRDefault="00F87F67" w:rsidP="00F87F67">
      <w:pPr>
        <w:pStyle w:val="3"/>
        <w:rPr>
          <w:lang w:eastAsia="zh-CN"/>
        </w:rPr>
      </w:pPr>
      <w:r>
        <w:rPr>
          <w:rFonts w:hint="eastAsia"/>
          <w:lang w:eastAsia="zh-CN"/>
        </w:rPr>
        <w:t>6</w:t>
      </w:r>
      <w:r>
        <w:rPr>
          <w:lang w:eastAsia="zh-CN"/>
        </w:rPr>
        <w:t xml:space="preserve">.2.1 </w:t>
      </w:r>
      <w:r w:rsidR="00551BB2">
        <w:t>Sensing service</w:t>
      </w:r>
      <w:r>
        <w:t xml:space="preserve"> cancellation </w:t>
      </w:r>
    </w:p>
    <w:p w14:paraId="05DEB6DE" w14:textId="33D4975D" w:rsidR="00E767AF" w:rsidRDefault="00E767AF" w:rsidP="00E767AF">
      <w:pPr>
        <w:pStyle w:val="B1"/>
        <w:ind w:left="284"/>
        <w:rPr>
          <w:rFonts w:eastAsiaTheme="minorEastAsia"/>
        </w:rPr>
      </w:pPr>
      <w:r>
        <w:rPr>
          <w:rFonts w:eastAsiaTheme="minorEastAsia"/>
        </w:rPr>
        <w:t>The AF can cancel the on-going Sensing Service by sending sensing cancellation request to SF via NEF. Then, the SF terminates the on-going sensing service operation between the SF and the SE. and send the cancellation response to AF. the procedure of AF triggered cancellation of on-going sensing service is shown in Figure 6.2-1 below.</w:t>
      </w:r>
    </w:p>
    <w:p w14:paraId="27049259" w14:textId="25057526" w:rsidR="00F87F67" w:rsidRDefault="00F87F67" w:rsidP="00F87F67">
      <w:pPr>
        <w:pStyle w:val="B1"/>
        <w:ind w:left="0" w:firstLine="0"/>
        <w:rPr>
          <w:rFonts w:eastAsiaTheme="minorEastAsia"/>
        </w:rPr>
      </w:pPr>
      <w:r>
        <w:rPr>
          <w:rFonts w:eastAsiaTheme="minorEastAsia"/>
        </w:rPr>
        <w:t>The SF can revoke the previously authorized Sensing Service Request when the authorization criteria are no longer met</w:t>
      </w:r>
    </w:p>
    <w:p w14:paraId="05FD6DE9" w14:textId="77777777" w:rsidR="00D1405E" w:rsidRPr="00F87F67" w:rsidRDefault="00D1405E" w:rsidP="00DB40F5">
      <w:pPr>
        <w:rPr>
          <w:lang w:eastAsia="zh-CN"/>
        </w:rPr>
      </w:pPr>
    </w:p>
    <w:p w14:paraId="2235454F" w14:textId="6CDA4A9A" w:rsidR="00DB40F5" w:rsidRDefault="00125D11" w:rsidP="00DB40F5">
      <w:r>
        <w:object w:dxaOrig="4860" w:dyaOrig="2154" w14:anchorId="663E0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214.6pt" o:ole="">
            <v:imagedata r:id="rId9" o:title=""/>
          </v:shape>
          <o:OLEObject Type="Embed" ProgID="Visio.Drawing.15" ShapeID="_x0000_i1025" DrawAspect="Content" ObjectID="_1831347400" r:id="rId10"/>
        </w:object>
      </w:r>
    </w:p>
    <w:p w14:paraId="3C353EA2" w14:textId="078735A2" w:rsidR="00E767AF" w:rsidRDefault="00E767AF" w:rsidP="00E767AF">
      <w:pPr>
        <w:jc w:val="center"/>
        <w:rPr>
          <w:lang w:eastAsia="zh-CN"/>
        </w:rPr>
      </w:pPr>
      <w:r>
        <w:rPr>
          <w:rFonts w:hint="eastAsia"/>
          <w:lang w:eastAsia="zh-CN"/>
        </w:rPr>
        <w:t>F</w:t>
      </w:r>
      <w:r>
        <w:rPr>
          <w:lang w:eastAsia="zh-CN"/>
        </w:rPr>
        <w:t xml:space="preserve">igure 6.2-1 </w:t>
      </w:r>
      <w:r>
        <w:rPr>
          <w:rFonts w:eastAsiaTheme="minorEastAsia"/>
        </w:rPr>
        <w:t>AF triggered cancellation of on-going sensing service</w:t>
      </w:r>
    </w:p>
    <w:p w14:paraId="54010665" w14:textId="4ECB0284" w:rsidR="00E767AF" w:rsidRDefault="00E767AF" w:rsidP="00E767AF">
      <w:pPr>
        <w:pStyle w:val="af8"/>
        <w:numPr>
          <w:ilvl w:val="0"/>
          <w:numId w:val="36"/>
        </w:numPr>
        <w:spacing w:before="240" w:line="240" w:lineRule="auto"/>
        <w:rPr>
          <w:bCs/>
          <w:szCs w:val="16"/>
        </w:rPr>
      </w:pPr>
      <w:r>
        <w:rPr>
          <w:bCs/>
          <w:szCs w:val="16"/>
        </w:rPr>
        <w:t>One sensing service is initiated and</w:t>
      </w:r>
      <w:r w:rsidR="00125D11">
        <w:rPr>
          <w:bCs/>
          <w:szCs w:val="16"/>
        </w:rPr>
        <w:t xml:space="preserve"> </w:t>
      </w:r>
      <w:r>
        <w:rPr>
          <w:bCs/>
          <w:szCs w:val="16"/>
        </w:rPr>
        <w:t>the sensing data is delivered to sensing function</w:t>
      </w:r>
      <w:r w:rsidR="00125D11">
        <w:rPr>
          <w:bCs/>
          <w:szCs w:val="16"/>
        </w:rPr>
        <w:t xml:space="preserve"> for sensing result generation, and SF exposes the sensing result to AF via NEF. After the sensing service is initiated, one sensing service ID was allocated to identify the sensing service uniquely with the PLMN, and send to AF.</w:t>
      </w:r>
    </w:p>
    <w:p w14:paraId="051B7557" w14:textId="7381E3D9" w:rsidR="00125D11" w:rsidRDefault="00125D11" w:rsidP="00E767AF">
      <w:pPr>
        <w:pStyle w:val="af8"/>
        <w:numPr>
          <w:ilvl w:val="0"/>
          <w:numId w:val="36"/>
        </w:numPr>
        <w:spacing w:before="240" w:line="240" w:lineRule="auto"/>
        <w:rPr>
          <w:bCs/>
          <w:szCs w:val="16"/>
        </w:rPr>
      </w:pPr>
      <w:r>
        <w:rPr>
          <w:rFonts w:hint="eastAsia"/>
          <w:bCs/>
          <w:szCs w:val="16"/>
        </w:rPr>
        <w:t>A</w:t>
      </w:r>
      <w:r>
        <w:rPr>
          <w:bCs/>
          <w:szCs w:val="16"/>
        </w:rPr>
        <w:t>F sends the sensing service cancellation request to NEF, including AF ID, Sensing service ID.</w:t>
      </w:r>
    </w:p>
    <w:p w14:paraId="0F6329F6" w14:textId="2F6ED104" w:rsidR="00125D11" w:rsidRDefault="00125D11" w:rsidP="00E767AF">
      <w:pPr>
        <w:pStyle w:val="af8"/>
        <w:numPr>
          <w:ilvl w:val="0"/>
          <w:numId w:val="36"/>
        </w:numPr>
        <w:spacing w:before="240" w:line="240" w:lineRule="auto"/>
        <w:rPr>
          <w:bCs/>
          <w:szCs w:val="16"/>
        </w:rPr>
      </w:pPr>
      <w:r>
        <w:rPr>
          <w:rFonts w:hint="eastAsia"/>
          <w:bCs/>
          <w:szCs w:val="16"/>
        </w:rPr>
        <w:lastRenderedPageBreak/>
        <w:t>N</w:t>
      </w:r>
      <w:r>
        <w:rPr>
          <w:bCs/>
          <w:szCs w:val="16"/>
        </w:rPr>
        <w:t>EF sends the sensing service cancellation request to SF after successful authorization of the request from AF, including sensing service ID.</w:t>
      </w:r>
    </w:p>
    <w:p w14:paraId="465F43B5" w14:textId="692D2B7D" w:rsidR="00E767AF" w:rsidRDefault="00E767AF" w:rsidP="00E767AF">
      <w:pPr>
        <w:pStyle w:val="af8"/>
        <w:numPr>
          <w:ilvl w:val="0"/>
          <w:numId w:val="36"/>
        </w:numPr>
        <w:spacing w:before="240" w:line="240" w:lineRule="auto"/>
        <w:rPr>
          <w:bCs/>
          <w:szCs w:val="16"/>
        </w:rPr>
      </w:pPr>
      <w:r>
        <w:rPr>
          <w:bCs/>
          <w:szCs w:val="16"/>
        </w:rPr>
        <w:t xml:space="preserve">Sensing function receives the triggers/request for revocation of </w:t>
      </w:r>
      <w:r w:rsidR="00125D11">
        <w:rPr>
          <w:bCs/>
          <w:szCs w:val="16"/>
        </w:rPr>
        <w:t xml:space="preserve">the on-going </w:t>
      </w:r>
      <w:r>
        <w:rPr>
          <w:bCs/>
          <w:szCs w:val="16"/>
        </w:rPr>
        <w:t>sensing service</w:t>
      </w:r>
      <w:r w:rsidR="00125D11">
        <w:rPr>
          <w:bCs/>
          <w:szCs w:val="16"/>
        </w:rPr>
        <w:t xml:space="preserve"> identified by sensing service ID</w:t>
      </w:r>
      <w:r>
        <w:rPr>
          <w:bCs/>
          <w:szCs w:val="16"/>
        </w:rPr>
        <w:t xml:space="preserve">, due to specific condition(s) are met, e.g., the sensing service consumer is not authorized to request the sensing service, or the sensing target area is not allowed to provide sensing service, </w:t>
      </w:r>
      <w:r w:rsidR="00125D11">
        <w:rPr>
          <w:bCs/>
          <w:szCs w:val="16"/>
        </w:rPr>
        <w:t>or receiving the clear cancellation request</w:t>
      </w:r>
      <w:r w:rsidR="00F87F67">
        <w:rPr>
          <w:bCs/>
          <w:szCs w:val="16"/>
        </w:rPr>
        <w:t xml:space="preserve"> from step 2</w:t>
      </w:r>
      <w:r w:rsidR="00125D11">
        <w:rPr>
          <w:bCs/>
          <w:szCs w:val="16"/>
        </w:rPr>
        <w:t xml:space="preserve">, </w:t>
      </w:r>
      <w:r>
        <w:rPr>
          <w:bCs/>
          <w:szCs w:val="16"/>
        </w:rPr>
        <w:t>etc.</w:t>
      </w:r>
    </w:p>
    <w:p w14:paraId="4FB549A0" w14:textId="29A3224A" w:rsidR="00E767AF" w:rsidRDefault="00125D11" w:rsidP="00E767AF">
      <w:pPr>
        <w:pStyle w:val="af8"/>
        <w:numPr>
          <w:ilvl w:val="0"/>
          <w:numId w:val="36"/>
        </w:numPr>
        <w:spacing w:before="240" w:line="240" w:lineRule="auto"/>
        <w:rPr>
          <w:bCs/>
          <w:szCs w:val="16"/>
        </w:rPr>
      </w:pPr>
      <w:r>
        <w:rPr>
          <w:bCs/>
          <w:szCs w:val="16"/>
        </w:rPr>
        <w:t>S</w:t>
      </w:r>
      <w:r w:rsidR="00E767AF">
        <w:rPr>
          <w:bCs/>
          <w:szCs w:val="16"/>
        </w:rPr>
        <w:t>ensing function sends the sensing service revocation request to sensing entity/entities (sensing transmitter(s), or/and sensing receiver(s)), including Sensing entity ID, sensing service ID</w:t>
      </w:r>
    </w:p>
    <w:p w14:paraId="51849463" w14:textId="7E13EE4F" w:rsidR="00E767AF" w:rsidRDefault="00E767AF" w:rsidP="00E767AF">
      <w:pPr>
        <w:pStyle w:val="af8"/>
        <w:numPr>
          <w:ilvl w:val="0"/>
          <w:numId w:val="36"/>
        </w:numPr>
        <w:spacing w:before="240" w:line="240" w:lineRule="auto"/>
        <w:rPr>
          <w:bCs/>
          <w:szCs w:val="16"/>
        </w:rPr>
      </w:pPr>
      <w:r>
        <w:rPr>
          <w:bCs/>
          <w:szCs w:val="16"/>
        </w:rPr>
        <w:t>sensing entities/entity terminates the sensing service</w:t>
      </w:r>
      <w:r w:rsidR="00F87F67">
        <w:rPr>
          <w:bCs/>
          <w:szCs w:val="16"/>
        </w:rPr>
        <w:t xml:space="preserve"> operations</w:t>
      </w:r>
      <w:r>
        <w:rPr>
          <w:bCs/>
          <w:szCs w:val="16"/>
        </w:rPr>
        <w:t xml:space="preserve">, </w:t>
      </w:r>
      <w:r w:rsidR="00F87F67">
        <w:rPr>
          <w:bCs/>
          <w:szCs w:val="16"/>
        </w:rPr>
        <w:t>for example,</w:t>
      </w:r>
      <w:r>
        <w:rPr>
          <w:bCs/>
          <w:szCs w:val="16"/>
        </w:rPr>
        <w:t xml:space="preserve"> stop sending/receiving the sensing signals, and remove the configuration/parameters for </w:t>
      </w:r>
      <w:r w:rsidR="00F87F67">
        <w:rPr>
          <w:bCs/>
          <w:szCs w:val="16"/>
        </w:rPr>
        <w:t>the</w:t>
      </w:r>
      <w:r>
        <w:rPr>
          <w:bCs/>
          <w:szCs w:val="16"/>
        </w:rPr>
        <w:t xml:space="preserve"> sensing service.</w:t>
      </w:r>
    </w:p>
    <w:p w14:paraId="663D6BB6" w14:textId="29021124" w:rsidR="00E767AF" w:rsidRDefault="00F87F67" w:rsidP="00E767AF">
      <w:pPr>
        <w:pStyle w:val="af8"/>
        <w:numPr>
          <w:ilvl w:val="0"/>
          <w:numId w:val="36"/>
        </w:numPr>
        <w:spacing w:before="240" w:line="240" w:lineRule="auto"/>
        <w:rPr>
          <w:bCs/>
          <w:szCs w:val="16"/>
        </w:rPr>
      </w:pPr>
      <w:r>
        <w:rPr>
          <w:bCs/>
          <w:szCs w:val="16"/>
        </w:rPr>
        <w:t>SE(s)</w:t>
      </w:r>
      <w:r w:rsidR="00E767AF" w:rsidRPr="00A827AE">
        <w:rPr>
          <w:bCs/>
          <w:szCs w:val="16"/>
        </w:rPr>
        <w:t xml:space="preserve"> send the sensing service revocation response to the sensing function with result (success, or failure)</w:t>
      </w:r>
    </w:p>
    <w:p w14:paraId="03C47180" w14:textId="74051604" w:rsidR="00851203" w:rsidRPr="00F87F67" w:rsidRDefault="00F87F67" w:rsidP="00F87F67">
      <w:pPr>
        <w:pStyle w:val="af8"/>
        <w:numPr>
          <w:ilvl w:val="1"/>
          <w:numId w:val="37"/>
        </w:numPr>
        <w:spacing w:before="240" w:line="240" w:lineRule="auto"/>
      </w:pPr>
      <w:r>
        <w:rPr>
          <w:bCs/>
          <w:szCs w:val="16"/>
        </w:rPr>
        <w:t xml:space="preserve"> </w:t>
      </w:r>
      <w:r w:rsidR="00E767AF" w:rsidRPr="00F87F67">
        <w:rPr>
          <w:bCs/>
          <w:szCs w:val="16"/>
        </w:rPr>
        <w:t xml:space="preserve">sensing function sends the sensing service </w:t>
      </w:r>
      <w:r w:rsidRPr="00F87F67">
        <w:rPr>
          <w:bCs/>
          <w:szCs w:val="16"/>
        </w:rPr>
        <w:t>cancellation response to AF via NEF</w:t>
      </w:r>
    </w:p>
    <w:p w14:paraId="0E9B6F4C" w14:textId="77777777" w:rsidR="00851203" w:rsidRDefault="00851203" w:rsidP="00DB40F5">
      <w:pPr>
        <w:rPr>
          <w:rFonts w:ascii="Arial" w:hAnsi="Arial" w:cs="Arial"/>
          <w:color w:val="FF0000"/>
          <w:sz w:val="28"/>
          <w:szCs w:val="28"/>
        </w:rPr>
      </w:pPr>
    </w:p>
    <w:p w14:paraId="441269F1" w14:textId="77777777" w:rsidR="00DB40F5" w:rsidRPr="00DB40F5" w:rsidRDefault="00DB40F5" w:rsidP="008409B1"/>
    <w:p w14:paraId="3F0C953B" w14:textId="00E44B79"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0076455C">
        <w:rPr>
          <w:rFonts w:ascii="Arial" w:hAnsi="Arial" w:cs="Arial"/>
          <w:color w:val="FF0000"/>
          <w:sz w:val="28"/>
          <w:szCs w:val="28"/>
          <w:lang w:val="en-US"/>
        </w:rPr>
        <w:t>1</w:t>
      </w:r>
      <w:r w:rsidR="0076455C" w:rsidRPr="0076455C">
        <w:rPr>
          <w:rFonts w:ascii="Arial" w:hAnsi="Arial" w:cs="Arial"/>
          <w:color w:val="FF0000"/>
          <w:sz w:val="28"/>
          <w:szCs w:val="28"/>
          <w:vertAlign w:val="superscript"/>
          <w:lang w:val="en-US"/>
        </w:rPr>
        <w:t>st</w:t>
      </w:r>
      <w:r w:rsidR="0076455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sectPr w:rsidR="008409B1" w:rsidRPr="0042466D"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AC2AE" w14:textId="77777777" w:rsidR="001842EE" w:rsidRDefault="001842EE">
      <w:r>
        <w:separator/>
      </w:r>
    </w:p>
  </w:endnote>
  <w:endnote w:type="continuationSeparator" w:id="0">
    <w:p w14:paraId="703AD027" w14:textId="77777777" w:rsidR="001842EE" w:rsidRDefault="0018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4FBEC" w14:textId="77777777" w:rsidR="001842EE" w:rsidRDefault="001842EE">
      <w:r>
        <w:separator/>
      </w:r>
    </w:p>
  </w:footnote>
  <w:footnote w:type="continuationSeparator" w:id="0">
    <w:p w14:paraId="354533CE" w14:textId="77777777" w:rsidR="001842EE" w:rsidRDefault="0018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F053B"/>
    <w:multiLevelType w:val="hybridMultilevel"/>
    <w:tmpl w:val="A87AC206"/>
    <w:lvl w:ilvl="0" w:tplc="1B1C620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5A5002"/>
    <w:multiLevelType w:val="multilevel"/>
    <w:tmpl w:val="377A967E"/>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27"/>
  </w:num>
  <w:num w:numId="4">
    <w:abstractNumId w:val="19"/>
  </w:num>
  <w:num w:numId="5">
    <w:abstractNumId w:val="17"/>
  </w:num>
  <w:num w:numId="6">
    <w:abstractNumId w:val="21"/>
  </w:num>
  <w:num w:numId="7">
    <w:abstractNumId w:val="35"/>
  </w:num>
  <w:num w:numId="8">
    <w:abstractNumId w:val="1"/>
  </w:num>
  <w:num w:numId="9">
    <w:abstractNumId w:val="20"/>
  </w:num>
  <w:num w:numId="10">
    <w:abstractNumId w:val="10"/>
  </w:num>
  <w:num w:numId="11">
    <w:abstractNumId w:val="18"/>
  </w:num>
  <w:num w:numId="12">
    <w:abstractNumId w:val="33"/>
  </w:num>
  <w:num w:numId="13">
    <w:abstractNumId w:val="36"/>
  </w:num>
  <w:num w:numId="14">
    <w:abstractNumId w:val="30"/>
  </w:num>
  <w:num w:numId="15">
    <w:abstractNumId w:val="25"/>
  </w:num>
  <w:num w:numId="16">
    <w:abstractNumId w:val="11"/>
  </w:num>
  <w:num w:numId="17">
    <w:abstractNumId w:val="16"/>
  </w:num>
  <w:num w:numId="18">
    <w:abstractNumId w:val="22"/>
  </w:num>
  <w:num w:numId="19">
    <w:abstractNumId w:val="12"/>
  </w:num>
  <w:num w:numId="20">
    <w:abstractNumId w:val="32"/>
  </w:num>
  <w:num w:numId="21">
    <w:abstractNumId w:val="6"/>
  </w:num>
  <w:num w:numId="22">
    <w:abstractNumId w:val="15"/>
  </w:num>
  <w:num w:numId="23">
    <w:abstractNumId w:val="29"/>
  </w:num>
  <w:num w:numId="24">
    <w:abstractNumId w:val="5"/>
  </w:num>
  <w:num w:numId="25">
    <w:abstractNumId w:val="28"/>
  </w:num>
  <w:num w:numId="26">
    <w:abstractNumId w:val="14"/>
  </w:num>
  <w:num w:numId="27">
    <w:abstractNumId w:val="0"/>
  </w:num>
  <w:num w:numId="28">
    <w:abstractNumId w:val="4"/>
  </w:num>
  <w:num w:numId="29">
    <w:abstractNumId w:val="3"/>
  </w:num>
  <w:num w:numId="30">
    <w:abstractNumId w:val="31"/>
  </w:num>
  <w:num w:numId="31">
    <w:abstractNumId w:val="24"/>
  </w:num>
  <w:num w:numId="32">
    <w:abstractNumId w:val="34"/>
  </w:num>
  <w:num w:numId="33">
    <w:abstractNumId w:val="8"/>
  </w:num>
  <w:num w:numId="34">
    <w:abstractNumId w:val="23"/>
  </w:num>
  <w:num w:numId="35">
    <w:abstractNumId w:val="7"/>
  </w:num>
  <w:num w:numId="36">
    <w:abstractNumId w:val="13"/>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44D3"/>
    <w:rsid w:val="00015AEE"/>
    <w:rsid w:val="00016865"/>
    <w:rsid w:val="000176AC"/>
    <w:rsid w:val="00022235"/>
    <w:rsid w:val="000222E1"/>
    <w:rsid w:val="00022E4A"/>
    <w:rsid w:val="00023463"/>
    <w:rsid w:val="000303F7"/>
    <w:rsid w:val="00031017"/>
    <w:rsid w:val="00032D56"/>
    <w:rsid w:val="0003711D"/>
    <w:rsid w:val="00043E25"/>
    <w:rsid w:val="0004575F"/>
    <w:rsid w:val="00047AB3"/>
    <w:rsid w:val="000517D9"/>
    <w:rsid w:val="00062124"/>
    <w:rsid w:val="00066856"/>
    <w:rsid w:val="00066FEE"/>
    <w:rsid w:val="00070C29"/>
    <w:rsid w:val="00070F86"/>
    <w:rsid w:val="0007133D"/>
    <w:rsid w:val="00072AAF"/>
    <w:rsid w:val="00072DB1"/>
    <w:rsid w:val="00072DD2"/>
    <w:rsid w:val="000745FC"/>
    <w:rsid w:val="00085CE3"/>
    <w:rsid w:val="000971B6"/>
    <w:rsid w:val="000B1216"/>
    <w:rsid w:val="000B14A6"/>
    <w:rsid w:val="000B1E9A"/>
    <w:rsid w:val="000B2259"/>
    <w:rsid w:val="000C6598"/>
    <w:rsid w:val="000D21C2"/>
    <w:rsid w:val="000D759A"/>
    <w:rsid w:val="000E04EC"/>
    <w:rsid w:val="000E4411"/>
    <w:rsid w:val="000E5DF8"/>
    <w:rsid w:val="000F2C43"/>
    <w:rsid w:val="000F3183"/>
    <w:rsid w:val="000F716B"/>
    <w:rsid w:val="00105976"/>
    <w:rsid w:val="00116492"/>
    <w:rsid w:val="00116BDF"/>
    <w:rsid w:val="0012235F"/>
    <w:rsid w:val="00125D11"/>
    <w:rsid w:val="00130F69"/>
    <w:rsid w:val="0013241F"/>
    <w:rsid w:val="0013758D"/>
    <w:rsid w:val="00142F65"/>
    <w:rsid w:val="00143552"/>
    <w:rsid w:val="00150510"/>
    <w:rsid w:val="00160312"/>
    <w:rsid w:val="00160951"/>
    <w:rsid w:val="001707CE"/>
    <w:rsid w:val="001750B0"/>
    <w:rsid w:val="00181031"/>
    <w:rsid w:val="00181560"/>
    <w:rsid w:val="00182401"/>
    <w:rsid w:val="00182B77"/>
    <w:rsid w:val="00183134"/>
    <w:rsid w:val="001842EE"/>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191F"/>
    <w:rsid w:val="002C3FFC"/>
    <w:rsid w:val="002D7C82"/>
    <w:rsid w:val="002E0B1B"/>
    <w:rsid w:val="002E1ADF"/>
    <w:rsid w:val="002E48BE"/>
    <w:rsid w:val="002E6115"/>
    <w:rsid w:val="002F22F7"/>
    <w:rsid w:val="002F331A"/>
    <w:rsid w:val="002F4FF2"/>
    <w:rsid w:val="002F6340"/>
    <w:rsid w:val="002F709B"/>
    <w:rsid w:val="00300162"/>
    <w:rsid w:val="00300E62"/>
    <w:rsid w:val="00305C60"/>
    <w:rsid w:val="00315BD4"/>
    <w:rsid w:val="00324E79"/>
    <w:rsid w:val="003258DD"/>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1C90"/>
    <w:rsid w:val="003A59CB"/>
    <w:rsid w:val="003B07DA"/>
    <w:rsid w:val="003B0BAF"/>
    <w:rsid w:val="003B2CE5"/>
    <w:rsid w:val="003B6E49"/>
    <w:rsid w:val="003B716E"/>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27629"/>
    <w:rsid w:val="0043184C"/>
    <w:rsid w:val="00435765"/>
    <w:rsid w:val="00435799"/>
    <w:rsid w:val="00436232"/>
    <w:rsid w:val="00436BAB"/>
    <w:rsid w:val="00440825"/>
    <w:rsid w:val="00443035"/>
    <w:rsid w:val="00443403"/>
    <w:rsid w:val="0045205B"/>
    <w:rsid w:val="004558DB"/>
    <w:rsid w:val="00455CAA"/>
    <w:rsid w:val="0046166F"/>
    <w:rsid w:val="004807B9"/>
    <w:rsid w:val="00485E7A"/>
    <w:rsid w:val="00497F14"/>
    <w:rsid w:val="004A09E4"/>
    <w:rsid w:val="004A3990"/>
    <w:rsid w:val="004A49FD"/>
    <w:rsid w:val="004A4BEC"/>
    <w:rsid w:val="004B45A4"/>
    <w:rsid w:val="004C1E90"/>
    <w:rsid w:val="004D0020"/>
    <w:rsid w:val="004D077E"/>
    <w:rsid w:val="004D1D54"/>
    <w:rsid w:val="004F1877"/>
    <w:rsid w:val="004F220B"/>
    <w:rsid w:val="0050780D"/>
    <w:rsid w:val="00511218"/>
    <w:rsid w:val="00511527"/>
    <w:rsid w:val="0051277C"/>
    <w:rsid w:val="00520279"/>
    <w:rsid w:val="00525ABC"/>
    <w:rsid w:val="005275CB"/>
    <w:rsid w:val="00533A6A"/>
    <w:rsid w:val="00535D49"/>
    <w:rsid w:val="0054453D"/>
    <w:rsid w:val="005448FD"/>
    <w:rsid w:val="00551BB2"/>
    <w:rsid w:val="005528AA"/>
    <w:rsid w:val="005621FC"/>
    <w:rsid w:val="005651FD"/>
    <w:rsid w:val="00566F70"/>
    <w:rsid w:val="0057139D"/>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6876"/>
    <w:rsid w:val="005C71BE"/>
    <w:rsid w:val="005D1DF6"/>
    <w:rsid w:val="005D484E"/>
    <w:rsid w:val="005D7121"/>
    <w:rsid w:val="005D7521"/>
    <w:rsid w:val="005E2C44"/>
    <w:rsid w:val="005E4813"/>
    <w:rsid w:val="005E65EF"/>
    <w:rsid w:val="005E6FF0"/>
    <w:rsid w:val="005E6FF4"/>
    <w:rsid w:val="005F163F"/>
    <w:rsid w:val="0060287A"/>
    <w:rsid w:val="0060471C"/>
    <w:rsid w:val="00606094"/>
    <w:rsid w:val="00607F62"/>
    <w:rsid w:val="0061048B"/>
    <w:rsid w:val="00613EF8"/>
    <w:rsid w:val="006165C9"/>
    <w:rsid w:val="006166F7"/>
    <w:rsid w:val="00623CE7"/>
    <w:rsid w:val="00624141"/>
    <w:rsid w:val="00624B93"/>
    <w:rsid w:val="00631EA0"/>
    <w:rsid w:val="006351AB"/>
    <w:rsid w:val="00643317"/>
    <w:rsid w:val="00644811"/>
    <w:rsid w:val="006449C9"/>
    <w:rsid w:val="00650D41"/>
    <w:rsid w:val="00655739"/>
    <w:rsid w:val="0065678D"/>
    <w:rsid w:val="00661116"/>
    <w:rsid w:val="00662C40"/>
    <w:rsid w:val="00663743"/>
    <w:rsid w:val="0066597E"/>
    <w:rsid w:val="0067126B"/>
    <w:rsid w:val="00674314"/>
    <w:rsid w:val="0068321A"/>
    <w:rsid w:val="00685C95"/>
    <w:rsid w:val="0068622D"/>
    <w:rsid w:val="00687AA0"/>
    <w:rsid w:val="00690596"/>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252B2"/>
    <w:rsid w:val="00726D6E"/>
    <w:rsid w:val="00727AC1"/>
    <w:rsid w:val="00735C50"/>
    <w:rsid w:val="00737A57"/>
    <w:rsid w:val="00737E8C"/>
    <w:rsid w:val="0074184E"/>
    <w:rsid w:val="007439B9"/>
    <w:rsid w:val="007471A0"/>
    <w:rsid w:val="00756FA7"/>
    <w:rsid w:val="00761783"/>
    <w:rsid w:val="0076455C"/>
    <w:rsid w:val="00767346"/>
    <w:rsid w:val="00767C52"/>
    <w:rsid w:val="00770175"/>
    <w:rsid w:val="007760E6"/>
    <w:rsid w:val="00782CBC"/>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5735"/>
    <w:rsid w:val="007E6510"/>
    <w:rsid w:val="007E73EF"/>
    <w:rsid w:val="007F0625"/>
    <w:rsid w:val="00802890"/>
    <w:rsid w:val="008117EB"/>
    <w:rsid w:val="00812696"/>
    <w:rsid w:val="008142E8"/>
    <w:rsid w:val="00814EEC"/>
    <w:rsid w:val="008275AA"/>
    <w:rsid w:val="00827FEF"/>
    <w:rsid w:val="008302F3"/>
    <w:rsid w:val="00832A6D"/>
    <w:rsid w:val="00836213"/>
    <w:rsid w:val="008409B1"/>
    <w:rsid w:val="00845E48"/>
    <w:rsid w:val="00851203"/>
    <w:rsid w:val="00852011"/>
    <w:rsid w:val="00856A30"/>
    <w:rsid w:val="00856BC9"/>
    <w:rsid w:val="00856E41"/>
    <w:rsid w:val="008615F5"/>
    <w:rsid w:val="00864BB6"/>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502"/>
    <w:rsid w:val="008E4659"/>
    <w:rsid w:val="008E56B3"/>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5BFD"/>
    <w:rsid w:val="00986D55"/>
    <w:rsid w:val="009930C3"/>
    <w:rsid w:val="009A3595"/>
    <w:rsid w:val="009B3291"/>
    <w:rsid w:val="009B5F33"/>
    <w:rsid w:val="009C2A87"/>
    <w:rsid w:val="009C61B9"/>
    <w:rsid w:val="009C6F5C"/>
    <w:rsid w:val="009D38DB"/>
    <w:rsid w:val="009D7221"/>
    <w:rsid w:val="009D77F0"/>
    <w:rsid w:val="009E3297"/>
    <w:rsid w:val="009E617D"/>
    <w:rsid w:val="009F328A"/>
    <w:rsid w:val="009F3C83"/>
    <w:rsid w:val="009F4246"/>
    <w:rsid w:val="009F7C5D"/>
    <w:rsid w:val="00A03E58"/>
    <w:rsid w:val="00A04012"/>
    <w:rsid w:val="00A0431C"/>
    <w:rsid w:val="00A05557"/>
    <w:rsid w:val="00A055C2"/>
    <w:rsid w:val="00A07584"/>
    <w:rsid w:val="00A10CA3"/>
    <w:rsid w:val="00A122CA"/>
    <w:rsid w:val="00A13690"/>
    <w:rsid w:val="00A140DD"/>
    <w:rsid w:val="00A1660F"/>
    <w:rsid w:val="00A23A00"/>
    <w:rsid w:val="00A2600A"/>
    <w:rsid w:val="00A2613B"/>
    <w:rsid w:val="00A267AD"/>
    <w:rsid w:val="00A3111C"/>
    <w:rsid w:val="00A32441"/>
    <w:rsid w:val="00A352F7"/>
    <w:rsid w:val="00A3669C"/>
    <w:rsid w:val="00A37118"/>
    <w:rsid w:val="00A425E4"/>
    <w:rsid w:val="00A43E1A"/>
    <w:rsid w:val="00A44971"/>
    <w:rsid w:val="00A46E59"/>
    <w:rsid w:val="00A47E70"/>
    <w:rsid w:val="00A553CF"/>
    <w:rsid w:val="00A63F37"/>
    <w:rsid w:val="00A66A7B"/>
    <w:rsid w:val="00A701A2"/>
    <w:rsid w:val="00A72DCE"/>
    <w:rsid w:val="00A752C5"/>
    <w:rsid w:val="00A82575"/>
    <w:rsid w:val="00A83ECE"/>
    <w:rsid w:val="00A84816"/>
    <w:rsid w:val="00A861CC"/>
    <w:rsid w:val="00A86A81"/>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212C7"/>
    <w:rsid w:val="00B258BB"/>
    <w:rsid w:val="00B27E47"/>
    <w:rsid w:val="00B31D03"/>
    <w:rsid w:val="00B34780"/>
    <w:rsid w:val="00B357DE"/>
    <w:rsid w:val="00B43444"/>
    <w:rsid w:val="00B43A50"/>
    <w:rsid w:val="00B45B51"/>
    <w:rsid w:val="00B45B5B"/>
    <w:rsid w:val="00B47938"/>
    <w:rsid w:val="00B53AA6"/>
    <w:rsid w:val="00B53D3B"/>
    <w:rsid w:val="00B55650"/>
    <w:rsid w:val="00B556DB"/>
    <w:rsid w:val="00B55BCC"/>
    <w:rsid w:val="00B57359"/>
    <w:rsid w:val="00B66361"/>
    <w:rsid w:val="00B66D06"/>
    <w:rsid w:val="00B708C5"/>
    <w:rsid w:val="00B70C67"/>
    <w:rsid w:val="00B70D58"/>
    <w:rsid w:val="00B713F8"/>
    <w:rsid w:val="00B72AC8"/>
    <w:rsid w:val="00B73735"/>
    <w:rsid w:val="00B77D26"/>
    <w:rsid w:val="00B82B94"/>
    <w:rsid w:val="00B84C7E"/>
    <w:rsid w:val="00B91267"/>
    <w:rsid w:val="00B917AC"/>
    <w:rsid w:val="00B9268B"/>
    <w:rsid w:val="00B92835"/>
    <w:rsid w:val="00BA3ACC"/>
    <w:rsid w:val="00BA78F9"/>
    <w:rsid w:val="00BB3066"/>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0C92"/>
    <w:rsid w:val="00BF3228"/>
    <w:rsid w:val="00BF37E7"/>
    <w:rsid w:val="00C0424D"/>
    <w:rsid w:val="00C05C05"/>
    <w:rsid w:val="00C0610D"/>
    <w:rsid w:val="00C06A5E"/>
    <w:rsid w:val="00C07FCE"/>
    <w:rsid w:val="00C12EA0"/>
    <w:rsid w:val="00C21836"/>
    <w:rsid w:val="00C24AD0"/>
    <w:rsid w:val="00C31593"/>
    <w:rsid w:val="00C37922"/>
    <w:rsid w:val="00C415C3"/>
    <w:rsid w:val="00C444E7"/>
    <w:rsid w:val="00C4697F"/>
    <w:rsid w:val="00C5069A"/>
    <w:rsid w:val="00C52FB3"/>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112C9"/>
    <w:rsid w:val="00D11584"/>
    <w:rsid w:val="00D12FF1"/>
    <w:rsid w:val="00D1405E"/>
    <w:rsid w:val="00D25816"/>
    <w:rsid w:val="00D25DC7"/>
    <w:rsid w:val="00D4135F"/>
    <w:rsid w:val="00D452FC"/>
    <w:rsid w:val="00D51C49"/>
    <w:rsid w:val="00D52237"/>
    <w:rsid w:val="00D53BE5"/>
    <w:rsid w:val="00D55D25"/>
    <w:rsid w:val="00D641A9"/>
    <w:rsid w:val="00D725F7"/>
    <w:rsid w:val="00D84267"/>
    <w:rsid w:val="00D908E8"/>
    <w:rsid w:val="00DA022D"/>
    <w:rsid w:val="00DA7C83"/>
    <w:rsid w:val="00DB40F5"/>
    <w:rsid w:val="00DB72BB"/>
    <w:rsid w:val="00DC1A98"/>
    <w:rsid w:val="00DC2EEA"/>
    <w:rsid w:val="00DD101C"/>
    <w:rsid w:val="00DD7C38"/>
    <w:rsid w:val="00E015DE"/>
    <w:rsid w:val="00E105A7"/>
    <w:rsid w:val="00E1211C"/>
    <w:rsid w:val="00E159F8"/>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1A67"/>
    <w:rsid w:val="00E65E8A"/>
    <w:rsid w:val="00E66723"/>
    <w:rsid w:val="00E73A42"/>
    <w:rsid w:val="00E75D91"/>
    <w:rsid w:val="00E767AF"/>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7992"/>
    <w:rsid w:val="00ED3D47"/>
    <w:rsid w:val="00EE2253"/>
    <w:rsid w:val="00EE6A83"/>
    <w:rsid w:val="00EE7D7C"/>
    <w:rsid w:val="00EE7FCF"/>
    <w:rsid w:val="00EF44FB"/>
    <w:rsid w:val="00EF48E6"/>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639A3"/>
    <w:rsid w:val="00F70617"/>
    <w:rsid w:val="00F71A8C"/>
    <w:rsid w:val="00F7449E"/>
    <w:rsid w:val="00F7680F"/>
    <w:rsid w:val="00F81638"/>
    <w:rsid w:val="00F831EE"/>
    <w:rsid w:val="00F865B8"/>
    <w:rsid w:val="00F86788"/>
    <w:rsid w:val="00F87F67"/>
    <w:rsid w:val="00F913AE"/>
    <w:rsid w:val="00F913FE"/>
    <w:rsid w:val="00F93E67"/>
    <w:rsid w:val="00FA1795"/>
    <w:rsid w:val="00FA5F49"/>
    <w:rsid w:val="00FB0A18"/>
    <w:rsid w:val="00FB376A"/>
    <w:rsid w:val="00FB6386"/>
    <w:rsid w:val="00FB641F"/>
    <w:rsid w:val="00FB7B5E"/>
    <w:rsid w:val="00FC32BC"/>
    <w:rsid w:val="00FC33F5"/>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 w:type="character" w:customStyle="1" w:styleId="B3Char2">
    <w:name w:val="B3 Char2"/>
    <w:link w:val="B3"/>
    <w:rsid w:val="007E5735"/>
    <w:rPr>
      <w:rFonts w:ascii="Times New Roman" w:hAnsi="Times New Roman"/>
      <w:lang w:eastAsia="en-US"/>
    </w:rPr>
  </w:style>
  <w:style w:type="paragraph" w:customStyle="1" w:styleId="af8">
    <w:name w:val="缺省文本"/>
    <w:basedOn w:val="a"/>
    <w:rsid w:val="00E767AF"/>
    <w:pPr>
      <w:widowControl w:val="0"/>
      <w:autoSpaceDE w:val="0"/>
      <w:autoSpaceDN w:val="0"/>
      <w:adjustRightInd w:val="0"/>
      <w:spacing w:after="0"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713262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xm111</cp:lastModifiedBy>
  <cp:revision>2</cp:revision>
  <cp:lastPrinted>1900-01-01T14:00:00Z</cp:lastPrinted>
  <dcterms:created xsi:type="dcterms:W3CDTF">2026-01-30T22:41:00Z</dcterms:created>
  <dcterms:modified xsi:type="dcterms:W3CDTF">2026-01-30T22:41:00Z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ies>
</file>